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601277FA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446001">
        <w:rPr>
          <w:b/>
          <w:i/>
          <w:noProof/>
          <w:sz w:val="28"/>
        </w:rPr>
        <w:t>3671</w:t>
      </w:r>
    </w:p>
    <w:p w14:paraId="6F6EBB6C" w14:textId="77777777" w:rsidR="00E073D4" w:rsidRPr="00DA53A0" w:rsidRDefault="00E073D4" w:rsidP="00E073D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29D5E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145E">
        <w:rPr>
          <w:rFonts w:ascii="Arial" w:hAnsi="Arial"/>
          <w:b/>
          <w:lang w:val="en-US"/>
        </w:rPr>
        <w:t>SA5 Vice Chair (Ericsson)</w:t>
      </w:r>
    </w:p>
    <w:p w14:paraId="2C458A19" w14:textId="49F0C6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145E" w:rsidRPr="0005145E">
        <w:rPr>
          <w:rFonts w:ascii="Arial" w:hAnsi="Arial" w:cs="Arial"/>
          <w:b/>
        </w:rPr>
        <w:t>Report from last SA5-SG2 methodology coordination meeting</w:t>
      </w:r>
    </w:p>
    <w:p w14:paraId="02CFB229" w14:textId="3B2EED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74F27089" w14:textId="5D9E9C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5145E">
        <w:rPr>
          <w:rFonts w:ascii="Arial" w:hAnsi="Arial"/>
          <w:b/>
        </w:rPr>
        <w:t>6.1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2C70D7F" w:rsidR="00C022E3" w:rsidRDefault="00051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consider this report for information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11D4BEBC" w:rsidR="00C022E3" w:rsidRDefault="0005145E">
      <w:pPr>
        <w:pStyle w:val="Reference"/>
        <w:rPr>
          <w:color w:val="FF0000"/>
        </w:rPr>
      </w:pPr>
      <w:r>
        <w:rPr>
          <w:color w:val="FF0000"/>
        </w:rPr>
        <w:t>-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3FCFC5CB" w:rsidR="00C022E3" w:rsidRPr="00446001" w:rsidRDefault="009C779A">
      <w:pPr>
        <w:rPr>
          <w:iCs/>
        </w:rPr>
      </w:pPr>
      <w:r w:rsidRPr="00446001">
        <w:rPr>
          <w:iCs/>
        </w:rPr>
        <w:t>T</w:t>
      </w:r>
      <w:r w:rsidR="0005145E" w:rsidRPr="00446001">
        <w:rPr>
          <w:iCs/>
        </w:rPr>
        <w:t xml:space="preserve">he </w:t>
      </w:r>
      <w:r w:rsidRPr="00446001">
        <w:rPr>
          <w:iCs/>
        </w:rPr>
        <w:t xml:space="preserve">enclosed document </w:t>
      </w:r>
      <w:r w:rsidR="006F008C" w:rsidRPr="00446001">
        <w:rPr>
          <w:iCs/>
        </w:rPr>
        <w:t xml:space="preserve">contains the report of the </w:t>
      </w:r>
      <w:r w:rsidR="000A03D9">
        <w:rPr>
          <w:iCs/>
        </w:rPr>
        <w:t>most recent</w:t>
      </w:r>
      <w:r w:rsidR="00034DBF">
        <w:rPr>
          <w:iCs/>
        </w:rPr>
        <w:t xml:space="preserve"> in the</w:t>
      </w:r>
      <w:r w:rsidR="00813B03">
        <w:rPr>
          <w:iCs/>
        </w:rPr>
        <w:t xml:space="preserve"> long-standing</w:t>
      </w:r>
      <w:r w:rsidR="00034DBF">
        <w:rPr>
          <w:iCs/>
        </w:rPr>
        <w:t xml:space="preserve"> series of</w:t>
      </w:r>
      <w:r w:rsidR="006F008C" w:rsidRPr="00446001">
        <w:rPr>
          <w:iCs/>
        </w:rPr>
        <w:t xml:space="preserve"> methodology coordination meeting</w:t>
      </w:r>
      <w:r w:rsidR="00813B03">
        <w:rPr>
          <w:iCs/>
        </w:rPr>
        <w:t>s</w:t>
      </w:r>
      <w:r w:rsidR="006F008C" w:rsidRPr="00446001">
        <w:rPr>
          <w:iCs/>
        </w:rPr>
        <w:t xml:space="preserve"> between SA5 and ITU-T SG2</w:t>
      </w:r>
      <w:r w:rsidR="00034DBF">
        <w:rPr>
          <w:iCs/>
        </w:rPr>
        <w:t xml:space="preserve"> which took place </w:t>
      </w:r>
      <w:r w:rsidR="008578F0">
        <w:rPr>
          <w:iCs/>
        </w:rPr>
        <w:t>the 7 March 2025</w:t>
      </w:r>
      <w:r w:rsidR="006F008C" w:rsidRPr="000A03D9">
        <w:rPr>
          <w:iCs/>
        </w:rPr>
        <w:t>.</w:t>
      </w:r>
      <w:r w:rsidR="008578F0" w:rsidRPr="000A03D9">
        <w:rPr>
          <w:iCs/>
        </w:rPr>
        <w:t xml:space="preserve"> Next meeting is </w:t>
      </w:r>
      <w:r w:rsidR="000A03D9" w:rsidRPr="000A03D9">
        <w:rPr>
          <w:iCs/>
        </w:rPr>
        <w:t>planned</w:t>
      </w:r>
      <w:r w:rsidR="00C61FF4">
        <w:rPr>
          <w:iCs/>
        </w:rPr>
        <w:t xml:space="preserve"> for</w:t>
      </w:r>
      <w:r w:rsidR="008578F0" w:rsidRPr="000A03D9">
        <w:rPr>
          <w:iCs/>
        </w:rPr>
        <w:t xml:space="preserve"> the </w:t>
      </w:r>
      <w:r w:rsidR="000A03D9" w:rsidRPr="000A03D9">
        <w:rPr>
          <w:iCs/>
        </w:rPr>
        <w:t>17 Sept. 2025</w:t>
      </w:r>
      <w:r w:rsidR="000A03D9">
        <w:rPr>
          <w:rFonts w:ascii="Arial" w:hAnsi="Arial" w:cs="Arial"/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6F0F93C3" w:rsidR="00C022E3" w:rsidRPr="006F008C" w:rsidRDefault="006F008C" w:rsidP="006F008C">
      <w:pPr>
        <w:rPr>
          <w:bCs/>
          <w:iCs/>
        </w:rPr>
      </w:pPr>
      <w:r w:rsidRPr="006F008C">
        <w:rPr>
          <w:bCs/>
          <w:iCs/>
        </w:rPr>
        <w:t>Consider this report for information.</w:t>
      </w:r>
    </w:p>
    <w:sectPr w:rsidR="00C022E3" w:rsidRPr="006F00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F0DD" w14:textId="77777777" w:rsidR="00C1472D" w:rsidRDefault="00C1472D">
      <w:r>
        <w:separator/>
      </w:r>
    </w:p>
  </w:endnote>
  <w:endnote w:type="continuationSeparator" w:id="0">
    <w:p w14:paraId="5ABC7D68" w14:textId="77777777" w:rsidR="00C1472D" w:rsidRDefault="00C1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EC0C" w14:textId="77777777" w:rsidR="00C1472D" w:rsidRDefault="00C1472D">
      <w:r>
        <w:separator/>
      </w:r>
    </w:p>
  </w:footnote>
  <w:footnote w:type="continuationSeparator" w:id="0">
    <w:p w14:paraId="52A5DA58" w14:textId="77777777" w:rsidR="00C1472D" w:rsidRDefault="00C1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4DBF"/>
    <w:rsid w:val="00046389"/>
    <w:rsid w:val="0005145E"/>
    <w:rsid w:val="0006222D"/>
    <w:rsid w:val="00074722"/>
    <w:rsid w:val="0008083D"/>
    <w:rsid w:val="000819D8"/>
    <w:rsid w:val="00085D0B"/>
    <w:rsid w:val="000934A6"/>
    <w:rsid w:val="000A03D9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43415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46001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B3C"/>
    <w:rsid w:val="0069495C"/>
    <w:rsid w:val="006D340A"/>
    <w:rsid w:val="006F008C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13B03"/>
    <w:rsid w:val="00850812"/>
    <w:rsid w:val="008578F0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C779A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61FF4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92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30</cp:revision>
  <cp:lastPrinted>1899-12-31T23:00:00Z</cp:lastPrinted>
  <dcterms:created xsi:type="dcterms:W3CDTF">2024-04-24T14:08:00Z</dcterms:created>
  <dcterms:modified xsi:type="dcterms:W3CDTF">2025-08-15T13:34:00Z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